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8"/>
        <w:gridCol w:w="4887"/>
      </w:tblGrid>
      <w:tr w:rsidR="00675832" w:rsidTr="006160F6">
        <w:tc>
          <w:tcPr>
            <w:tcW w:w="4788" w:type="dxa"/>
          </w:tcPr>
          <w:p w:rsidR="00675832" w:rsidRPr="006160F6" w:rsidRDefault="0067583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675832" w:rsidRDefault="0067583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675832" w:rsidRDefault="00675832" w:rsidP="006160F6">
            <w:pPr>
              <w:jc w:val="center"/>
              <w:rPr>
                <w:sz w:val="28"/>
                <w:szCs w:val="28"/>
              </w:rPr>
            </w:pPr>
          </w:p>
          <w:p w:rsidR="00675832" w:rsidRDefault="0067583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675832" w:rsidRPr="006160F6" w:rsidRDefault="0067583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675832" w:rsidRPr="006160F6" w:rsidRDefault="0067583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675832" w:rsidRPr="006160F6" w:rsidRDefault="0067583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675832" w:rsidRPr="006160F6" w:rsidRDefault="0067583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675832" w:rsidRPr="006160F6" w:rsidRDefault="00675832" w:rsidP="006160F6">
            <w:pPr>
              <w:jc w:val="center"/>
              <w:rPr>
                <w:sz w:val="28"/>
                <w:szCs w:val="28"/>
              </w:rPr>
            </w:pPr>
          </w:p>
          <w:p w:rsidR="00675832" w:rsidRDefault="00675832" w:rsidP="006160F6">
            <w:pPr>
              <w:jc w:val="center"/>
              <w:rPr>
                <w:sz w:val="28"/>
                <w:szCs w:val="28"/>
              </w:rPr>
            </w:pPr>
          </w:p>
          <w:p w:rsidR="00675832" w:rsidRDefault="00675832" w:rsidP="006160F6">
            <w:pPr>
              <w:jc w:val="center"/>
              <w:rPr>
                <w:sz w:val="28"/>
                <w:szCs w:val="28"/>
              </w:rPr>
            </w:pPr>
          </w:p>
          <w:p w:rsidR="00675832" w:rsidRPr="006160F6" w:rsidRDefault="0067583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675832" w:rsidRDefault="0067583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675832" w:rsidRDefault="0067583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675832" w:rsidRDefault="0067583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муниципальному </w:t>
      </w:r>
    </w:p>
    <w:p w:rsidR="00675832" w:rsidRPr="00132E0A" w:rsidRDefault="0067583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675832" w:rsidRPr="009026A8" w:rsidRDefault="0067583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четвертый квартал 2020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675832" w:rsidRDefault="0067583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675832" w:rsidRDefault="0067583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1275"/>
        <w:gridCol w:w="1701"/>
        <w:gridCol w:w="1701"/>
        <w:gridCol w:w="1843"/>
      </w:tblGrid>
      <w:tr w:rsidR="00675832" w:rsidTr="00132E0A">
        <w:tc>
          <w:tcPr>
            <w:tcW w:w="1668" w:type="dxa"/>
          </w:tcPr>
          <w:p w:rsidR="00675832" w:rsidRPr="00EE3455" w:rsidRDefault="0067583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675832" w:rsidRDefault="0067583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>
              <w:rPr>
                <w:color w:val="000000"/>
              </w:rPr>
              <w:t>четвертый</w:t>
            </w:r>
          </w:p>
          <w:p w:rsidR="00675832" w:rsidRPr="00EE3455" w:rsidRDefault="0067583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675832" w:rsidRPr="00EE3455" w:rsidRDefault="0067583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  <w:r w:rsidRPr="00EE3455">
              <w:rPr>
                <w:color w:val="000000"/>
              </w:rPr>
              <w:t xml:space="preserve"> года</w:t>
            </w:r>
          </w:p>
          <w:p w:rsidR="00675832" w:rsidRPr="00EE3455" w:rsidRDefault="0067583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(Срасч.), руб.</w:t>
            </w:r>
          </w:p>
        </w:tc>
        <w:tc>
          <w:tcPr>
            <w:tcW w:w="1701" w:type="dxa"/>
          </w:tcPr>
          <w:p w:rsidR="00675832" w:rsidRPr="00EE3455" w:rsidRDefault="0067583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675832" w:rsidRPr="00EE3455" w:rsidRDefault="0067583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стоимости</w:t>
            </w:r>
          </w:p>
          <w:p w:rsidR="00675832" w:rsidRDefault="0067583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>
              <w:rPr>
                <w:color w:val="000000"/>
              </w:rPr>
              <w:t xml:space="preserve">третий </w:t>
            </w:r>
            <w:r w:rsidRPr="00EE3455">
              <w:rPr>
                <w:color w:val="000000"/>
              </w:rPr>
              <w:t>ква</w:t>
            </w:r>
            <w:r w:rsidRPr="00EE3455"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тал </w:t>
            </w:r>
          </w:p>
          <w:p w:rsidR="00675832" w:rsidRPr="00EE3455" w:rsidRDefault="0067583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  <w:r w:rsidRPr="00EE3455">
              <w:rPr>
                <w:color w:val="000000"/>
              </w:rPr>
              <w:t xml:space="preserve"> года</w:t>
            </w:r>
          </w:p>
          <w:p w:rsidR="00675832" w:rsidRPr="00EE3455" w:rsidRDefault="0067583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(Сзн.с),руб.</w:t>
            </w:r>
          </w:p>
        </w:tc>
        <w:tc>
          <w:tcPr>
            <w:tcW w:w="1275" w:type="dxa"/>
          </w:tcPr>
          <w:p w:rsidR="00675832" w:rsidRDefault="00675832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циент- дефлятор на че</w:t>
            </w:r>
            <w:r>
              <w:t>т</w:t>
            </w:r>
            <w:r>
              <w:t>вертый ква</w:t>
            </w:r>
            <w:r>
              <w:t>р</w:t>
            </w:r>
            <w:r>
              <w:t>тал</w:t>
            </w:r>
          </w:p>
          <w:p w:rsidR="00675832" w:rsidRDefault="00675832" w:rsidP="00132E0A">
            <w:pPr>
              <w:jc w:val="center"/>
            </w:pPr>
            <w:r>
              <w:t>2020 года</w:t>
            </w:r>
          </w:p>
          <w:p w:rsidR="00675832" w:rsidRDefault="00675832" w:rsidP="00132E0A">
            <w:pPr>
              <w:jc w:val="center"/>
            </w:pPr>
            <w:r>
              <w:t>(Кдефл)</w:t>
            </w:r>
          </w:p>
        </w:tc>
        <w:tc>
          <w:tcPr>
            <w:tcW w:w="1701" w:type="dxa"/>
          </w:tcPr>
          <w:p w:rsidR="00675832" w:rsidRDefault="00675832" w:rsidP="00132E0A">
            <w:pPr>
              <w:jc w:val="center"/>
            </w:pPr>
            <w:r>
              <w:t>Стоимость</w:t>
            </w:r>
          </w:p>
          <w:p w:rsidR="00675832" w:rsidRDefault="0067583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675832" w:rsidRDefault="00675832" w:rsidP="00132E0A">
            <w:pPr>
              <w:jc w:val="center"/>
            </w:pPr>
            <w:r>
              <w:t>(Пр), руб.</w:t>
            </w:r>
          </w:p>
        </w:tc>
        <w:tc>
          <w:tcPr>
            <w:tcW w:w="1701" w:type="dxa"/>
          </w:tcPr>
          <w:p w:rsidR="00675832" w:rsidRDefault="00675832" w:rsidP="00132E0A">
            <w:pPr>
              <w:jc w:val="center"/>
            </w:pPr>
            <w:r>
              <w:t>Стоимость</w:t>
            </w:r>
          </w:p>
          <w:p w:rsidR="00675832" w:rsidRDefault="0067583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675832" w:rsidRDefault="00675832" w:rsidP="00132E0A">
            <w:pPr>
              <w:jc w:val="center"/>
            </w:pPr>
            <w:r>
              <w:t>(Вр), руб.</w:t>
            </w:r>
          </w:p>
        </w:tc>
        <w:tc>
          <w:tcPr>
            <w:tcW w:w="1843" w:type="dxa"/>
          </w:tcPr>
          <w:p w:rsidR="00675832" w:rsidRDefault="00675832" w:rsidP="00132E0A">
            <w:pPr>
              <w:jc w:val="center"/>
            </w:pPr>
            <w:r>
              <w:t>Стоимость</w:t>
            </w:r>
          </w:p>
          <w:p w:rsidR="00675832" w:rsidRDefault="0067583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675832" w:rsidRDefault="00675832" w:rsidP="00132E0A">
            <w:pPr>
              <w:jc w:val="center"/>
            </w:pPr>
            <w:r>
              <w:t>(С1), руб.</w:t>
            </w:r>
          </w:p>
        </w:tc>
      </w:tr>
      <w:tr w:rsidR="00675832" w:rsidTr="00132E0A">
        <w:tc>
          <w:tcPr>
            <w:tcW w:w="1668" w:type="dxa"/>
          </w:tcPr>
          <w:p w:rsidR="00675832" w:rsidRDefault="00675832" w:rsidP="00756CFC">
            <w:pPr>
              <w:jc w:val="center"/>
            </w:pPr>
            <w:r>
              <w:t xml:space="preserve"> </w:t>
            </w:r>
          </w:p>
          <w:p w:rsidR="00675832" w:rsidRDefault="0067583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675832" w:rsidRDefault="00675832" w:rsidP="00756CFC">
            <w:pPr>
              <w:jc w:val="center"/>
            </w:pPr>
          </w:p>
          <w:p w:rsidR="00675832" w:rsidRDefault="0067583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675832" w:rsidRDefault="00675832" w:rsidP="00756CFC">
            <w:pPr>
              <w:jc w:val="center"/>
            </w:pPr>
          </w:p>
          <w:p w:rsidR="00675832" w:rsidRDefault="0067583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675832" w:rsidRDefault="00675832" w:rsidP="00756CFC">
            <w:pPr>
              <w:jc w:val="center"/>
            </w:pPr>
          </w:p>
          <w:p w:rsidR="00675832" w:rsidRDefault="0067583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675832" w:rsidRDefault="00675832" w:rsidP="00756CFC">
            <w:pPr>
              <w:jc w:val="center"/>
            </w:pPr>
          </w:p>
          <w:p w:rsidR="00675832" w:rsidRDefault="0067583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675832" w:rsidRDefault="00675832" w:rsidP="00756CFC">
            <w:pPr>
              <w:jc w:val="center"/>
            </w:pPr>
          </w:p>
          <w:p w:rsidR="00675832" w:rsidRDefault="00675832" w:rsidP="00132E0A">
            <w:pPr>
              <w:ind w:right="318"/>
              <w:jc w:val="center"/>
            </w:pPr>
            <w:r>
              <w:t>6</w:t>
            </w:r>
          </w:p>
        </w:tc>
      </w:tr>
      <w:tr w:rsidR="00675832" w:rsidTr="00132E0A">
        <w:tc>
          <w:tcPr>
            <w:tcW w:w="1668" w:type="dxa"/>
          </w:tcPr>
          <w:p w:rsidR="00675832" w:rsidRPr="00736BC1" w:rsidRDefault="00675832" w:rsidP="00756CFC">
            <w:pPr>
              <w:jc w:val="center"/>
              <w:rPr>
                <w:color w:val="000000"/>
              </w:rPr>
            </w:pPr>
          </w:p>
          <w:p w:rsidR="00675832" w:rsidRPr="00B66D7C" w:rsidRDefault="00675832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38 787,49</w:t>
            </w:r>
          </w:p>
        </w:tc>
        <w:tc>
          <w:tcPr>
            <w:tcW w:w="1701" w:type="dxa"/>
          </w:tcPr>
          <w:p w:rsidR="00675832" w:rsidRPr="00784754" w:rsidRDefault="00675832" w:rsidP="00756CFC">
            <w:pPr>
              <w:jc w:val="center"/>
              <w:rPr>
                <w:color w:val="000000"/>
              </w:rPr>
            </w:pPr>
          </w:p>
          <w:p w:rsidR="00675832" w:rsidRPr="00784754" w:rsidRDefault="00675832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37 259,84</w:t>
            </w:r>
          </w:p>
        </w:tc>
        <w:tc>
          <w:tcPr>
            <w:tcW w:w="1275" w:type="dxa"/>
          </w:tcPr>
          <w:p w:rsidR="00675832" w:rsidRPr="00784754" w:rsidRDefault="00675832" w:rsidP="00756CFC">
            <w:pPr>
              <w:jc w:val="center"/>
              <w:rPr>
                <w:color w:val="000000"/>
              </w:rPr>
            </w:pPr>
          </w:p>
          <w:p w:rsidR="00675832" w:rsidRPr="00736BC1" w:rsidRDefault="00675832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1,041</w:t>
            </w:r>
          </w:p>
        </w:tc>
        <w:tc>
          <w:tcPr>
            <w:tcW w:w="1701" w:type="dxa"/>
          </w:tcPr>
          <w:p w:rsidR="00675832" w:rsidRPr="00784754" w:rsidRDefault="00675832" w:rsidP="00756CFC">
            <w:pPr>
              <w:jc w:val="center"/>
              <w:rPr>
                <w:color w:val="000000"/>
              </w:rPr>
            </w:pPr>
          </w:p>
          <w:p w:rsidR="00675832" w:rsidRPr="00784754" w:rsidRDefault="0067583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675832" w:rsidRPr="00784754" w:rsidRDefault="00675832" w:rsidP="00756CFC">
            <w:pPr>
              <w:jc w:val="center"/>
              <w:rPr>
                <w:color w:val="000000"/>
              </w:rPr>
            </w:pPr>
          </w:p>
          <w:p w:rsidR="00675832" w:rsidRPr="00784754" w:rsidRDefault="00675832" w:rsidP="00F70E92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37 259,84</w:t>
            </w:r>
          </w:p>
        </w:tc>
        <w:tc>
          <w:tcPr>
            <w:tcW w:w="1843" w:type="dxa"/>
          </w:tcPr>
          <w:p w:rsidR="00675832" w:rsidRPr="00784754" w:rsidRDefault="00675832" w:rsidP="00756CFC">
            <w:pPr>
              <w:jc w:val="center"/>
              <w:rPr>
                <w:color w:val="000000"/>
              </w:rPr>
            </w:pPr>
          </w:p>
          <w:p w:rsidR="00675832" w:rsidRPr="00784754" w:rsidRDefault="0067583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675832" w:rsidRDefault="0067583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675832" w:rsidRDefault="00675832" w:rsidP="00A40F93">
      <w:pPr>
        <w:rPr>
          <w:sz w:val="28"/>
          <w:szCs w:val="28"/>
        </w:rPr>
      </w:pPr>
    </w:p>
    <w:p w:rsidR="00675832" w:rsidRDefault="00675832" w:rsidP="00A40F93">
      <w:pPr>
        <w:rPr>
          <w:sz w:val="28"/>
          <w:szCs w:val="28"/>
        </w:rPr>
      </w:pPr>
    </w:p>
    <w:p w:rsidR="00675832" w:rsidRDefault="00675832" w:rsidP="00A40F93">
      <w:pPr>
        <w:rPr>
          <w:sz w:val="28"/>
          <w:szCs w:val="28"/>
        </w:rPr>
      </w:pPr>
    </w:p>
    <w:p w:rsidR="00675832" w:rsidRPr="0081283A" w:rsidRDefault="00675832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81283A">
        <w:rPr>
          <w:sz w:val="28"/>
          <w:szCs w:val="28"/>
        </w:rPr>
        <w:t>ачальник отдела экономики</w:t>
      </w:r>
    </w:p>
    <w:p w:rsidR="00675832" w:rsidRPr="0081283A" w:rsidRDefault="0067583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 муниципального</w:t>
      </w:r>
    </w:p>
    <w:p w:rsidR="00675832" w:rsidRPr="0081283A" w:rsidRDefault="0067583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К.В</w:t>
      </w:r>
      <w:r w:rsidRPr="0081283A">
        <w:rPr>
          <w:sz w:val="28"/>
          <w:szCs w:val="28"/>
        </w:rPr>
        <w:t xml:space="preserve">. </w:t>
      </w:r>
      <w:r>
        <w:rPr>
          <w:sz w:val="28"/>
          <w:szCs w:val="28"/>
        </w:rPr>
        <w:t>Савагина</w:t>
      </w:r>
    </w:p>
    <w:sectPr w:rsidR="00675832" w:rsidRPr="0081283A" w:rsidSect="00203BAD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832" w:rsidRDefault="00675832" w:rsidP="007371D6">
      <w:r>
        <w:separator/>
      </w:r>
    </w:p>
  </w:endnote>
  <w:endnote w:type="continuationSeparator" w:id="0">
    <w:p w:rsidR="00675832" w:rsidRDefault="00675832" w:rsidP="00737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832" w:rsidRDefault="00675832" w:rsidP="007371D6">
      <w:r>
        <w:separator/>
      </w:r>
    </w:p>
  </w:footnote>
  <w:footnote w:type="continuationSeparator" w:id="0">
    <w:p w:rsidR="00675832" w:rsidRDefault="00675832" w:rsidP="00737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832" w:rsidRDefault="00675832" w:rsidP="007371D6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2D6"/>
    <w:rsid w:val="00021299"/>
    <w:rsid w:val="00030D79"/>
    <w:rsid w:val="000548FB"/>
    <w:rsid w:val="000711E9"/>
    <w:rsid w:val="00073708"/>
    <w:rsid w:val="000B63D6"/>
    <w:rsid w:val="00103FC4"/>
    <w:rsid w:val="00110172"/>
    <w:rsid w:val="001242C1"/>
    <w:rsid w:val="00132E0A"/>
    <w:rsid w:val="0014072C"/>
    <w:rsid w:val="00164840"/>
    <w:rsid w:val="001670F9"/>
    <w:rsid w:val="00182DB7"/>
    <w:rsid w:val="001844D3"/>
    <w:rsid w:val="00196B70"/>
    <w:rsid w:val="001C05FF"/>
    <w:rsid w:val="001F5F35"/>
    <w:rsid w:val="00203BAD"/>
    <w:rsid w:val="00271300"/>
    <w:rsid w:val="002A455F"/>
    <w:rsid w:val="002B4556"/>
    <w:rsid w:val="002B7268"/>
    <w:rsid w:val="002E0009"/>
    <w:rsid w:val="002E3BFA"/>
    <w:rsid w:val="002F45CC"/>
    <w:rsid w:val="003238BA"/>
    <w:rsid w:val="003673DC"/>
    <w:rsid w:val="0037650E"/>
    <w:rsid w:val="00391F94"/>
    <w:rsid w:val="003A3EFD"/>
    <w:rsid w:val="003B3AB9"/>
    <w:rsid w:val="003F7FCE"/>
    <w:rsid w:val="00416BEF"/>
    <w:rsid w:val="00434736"/>
    <w:rsid w:val="004602D6"/>
    <w:rsid w:val="004A0546"/>
    <w:rsid w:val="004B4821"/>
    <w:rsid w:val="004C6878"/>
    <w:rsid w:val="004C7C84"/>
    <w:rsid w:val="00515D8F"/>
    <w:rsid w:val="00532EAF"/>
    <w:rsid w:val="00533047"/>
    <w:rsid w:val="00533214"/>
    <w:rsid w:val="00564DFE"/>
    <w:rsid w:val="005811E1"/>
    <w:rsid w:val="005B46BB"/>
    <w:rsid w:val="005D52D3"/>
    <w:rsid w:val="005E133F"/>
    <w:rsid w:val="005E575A"/>
    <w:rsid w:val="005F58CD"/>
    <w:rsid w:val="006059ED"/>
    <w:rsid w:val="006160F6"/>
    <w:rsid w:val="006203B1"/>
    <w:rsid w:val="00660696"/>
    <w:rsid w:val="00664689"/>
    <w:rsid w:val="006702E1"/>
    <w:rsid w:val="00673D3A"/>
    <w:rsid w:val="00675832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69DA"/>
    <w:rsid w:val="00756CFC"/>
    <w:rsid w:val="00766D5F"/>
    <w:rsid w:val="00770C9E"/>
    <w:rsid w:val="00780572"/>
    <w:rsid w:val="00784754"/>
    <w:rsid w:val="007A0C73"/>
    <w:rsid w:val="007F1991"/>
    <w:rsid w:val="007F5FF3"/>
    <w:rsid w:val="00802175"/>
    <w:rsid w:val="00807727"/>
    <w:rsid w:val="0081283A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F53F3"/>
    <w:rsid w:val="009026A8"/>
    <w:rsid w:val="00903A0D"/>
    <w:rsid w:val="009571D3"/>
    <w:rsid w:val="00976A3A"/>
    <w:rsid w:val="00977264"/>
    <w:rsid w:val="009826EB"/>
    <w:rsid w:val="0099693B"/>
    <w:rsid w:val="009A0ADF"/>
    <w:rsid w:val="009A6BA0"/>
    <w:rsid w:val="00A13E1C"/>
    <w:rsid w:val="00A40F93"/>
    <w:rsid w:val="00A42365"/>
    <w:rsid w:val="00A46234"/>
    <w:rsid w:val="00A54367"/>
    <w:rsid w:val="00A66C08"/>
    <w:rsid w:val="00A90B26"/>
    <w:rsid w:val="00AA0C18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C01123"/>
    <w:rsid w:val="00C40E20"/>
    <w:rsid w:val="00C61503"/>
    <w:rsid w:val="00C67871"/>
    <w:rsid w:val="00C75BF6"/>
    <w:rsid w:val="00C911AB"/>
    <w:rsid w:val="00CA0ABC"/>
    <w:rsid w:val="00D67F52"/>
    <w:rsid w:val="00D72473"/>
    <w:rsid w:val="00DF6AC1"/>
    <w:rsid w:val="00E859E6"/>
    <w:rsid w:val="00EA0CEC"/>
    <w:rsid w:val="00EA66F8"/>
    <w:rsid w:val="00EE3455"/>
    <w:rsid w:val="00EF597E"/>
    <w:rsid w:val="00F073B7"/>
    <w:rsid w:val="00F615B2"/>
    <w:rsid w:val="00F65813"/>
    <w:rsid w:val="00F70A69"/>
    <w:rsid w:val="00F70E92"/>
    <w:rsid w:val="00F7765C"/>
    <w:rsid w:val="00F91185"/>
    <w:rsid w:val="00FE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602D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NoSpacing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66468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71D6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71D6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27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1</Pages>
  <Words>147</Words>
  <Characters>844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67</cp:revision>
  <cp:lastPrinted>2020-06-01T13:19:00Z</cp:lastPrinted>
  <dcterms:created xsi:type="dcterms:W3CDTF">2015-10-12T12:21:00Z</dcterms:created>
  <dcterms:modified xsi:type="dcterms:W3CDTF">2020-08-04T11:56:00Z</dcterms:modified>
</cp:coreProperties>
</file>